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Zarządzenie Nr KW.0050.4.2016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Wójta Gminy Darłowo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12 stycznia 2016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powierzenia pełnienia obowiązków Kierownika  Gminnego Ośrodka Pomocy Społecznej w Darłowie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  art. 30 ust. 2 pkt 5 i art. 33 ust. 5 ustawy z dnia 8 marca 1990 roku o samorządzie gminnym (Dz. U. z 2015 r., poz. 1515, z późn. zm.)</w:t>
      </w:r>
      <w:r w:rsidRPr="00737F6A">
        <w:t> </w:t>
      </w:r>
      <w:r w:rsidRPr="00737F6A">
        <w:rPr>
          <w:b/>
        </w:rPr>
        <w:t>zarządzam co następuje:</w:t>
      </w:r>
      <w:r w:rsidRPr="00737F6A">
        <w:rPr>
          <w:b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1. </w:t>
      </w:r>
      <w:r w:rsidRPr="00737F6A">
        <w:rPr>
          <w:b w:val="0"/>
        </w:rPr>
        <w:t>Z dniem 19 stycznia 2016 roku  powierzam Pani Marzenie Fedyniak pełnienie obowiązków Kierownika Gminnego Ośrodka Pomocy Społecznej w Darłowie do czasu przeprowadzenia naboru na wolne stanowisko Kierownika Gminnego Ośrodka Pomocy Społecznej w Darłowie i nawiązania zatrudnienia na podstawie umowy o pracę, z osobą wyłonioną w drodze naboru.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Zarządzenie wchodzi w życie z dniem podpisania.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  <w:rPr>
                <w:b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Wójt Gminy Darłowo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R. Głażewski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</w:pPr>
      <w:bookmarkStart w:id="0" w:name="_GoBack"/>
      <w:bookmarkEnd w:id="0"/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