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Zarządzenie Nr KW.0050.6.2016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Wójta Gminy Darłowo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12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 udzielenia upoważnienia Pani Marzenie Fedyniak pełniącej obowiązki Kierownika Gminnego Ośrodka Pomocy Społecznej w Darłowie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110 ust.7 ustawy z dnia 12 marca 2004 r. o pomocy społecznej (Dz. U. z 2015 r. poz. 163, z późn zm.), art. 9 ust. 5 ustawy z dnia 5 grudnia 2014 r. o Karcie Dużej Rodziny (Dz. U. z 2014r. poz. 1863, z późn. zm.), art. 7 ust. 1a ustawy z dnia               21 czerwca 2001 r. o dodatkach mieszkaniowych (Dz. U. z 2013 r. poz. 966, z późn. zm.),   art. 54 ust. 11 ustawy z dnia 27 sierpnia 2004 r. o świadczeniach opieki zdrowotnej finansowanych ze środków publicznych (Dz. U. z 2015 r. Nr 581, z późn. zm.)</w:t>
      </w:r>
      <w:r w:rsidRPr="00737F6A">
        <w:t> </w:t>
      </w:r>
      <w:r w:rsidRPr="00737F6A">
        <w:rPr>
          <w:b/>
        </w:rPr>
        <w:t>zarządzam, co następuje: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Z dniem 19 stycznia 2016 roku upoważniam Panią Marzenę Fedyniak  pełniącą obowiązki Kierownika Gminnego Ośrodka Pomocy Społecznej w Darłowie do: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prowadzenia postępowań oraz wydawania decyzji administracyjnych w indywidualnych sprawach z zakresu pomocy społecznej,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przeprowadzania wywiadu alimentacyjnego oraz odebrania oświadczenia majątkowego,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prowadzenia postępowań oraz wydawania decyzji administracyjnych w zakresie przyznawania dodatków mieszkaniowych, o których mowa w ustawie z dnia     21 czerwca 2001 r. o dodatkach mieszkaniowych,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4)</w:t>
        <w:tab/>
      </w:r>
      <w:r w:rsidRPr="00737F6A">
        <w:rPr>
          <w:b w:val="0"/>
        </w:rPr>
        <w:t>prowadzenia postępowań oraz wydawania decyzji administracyjnych potwierdzających prawo do świadczeń opieki zdrowotnej świadczeniobiorcom i innym niż ubezpieczeni, o których mowa w ustawie z dnia 27 sierpnia 2004 r. o świadczeniach opieki zdrowotnej finansowanych ze środków publicznych,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5)</w:t>
        <w:tab/>
      </w:r>
      <w:r w:rsidRPr="00737F6A">
        <w:rPr>
          <w:b w:val="0"/>
        </w:rPr>
        <w:t>realizacji zadań wynikających z ustawy z dnia 5 grudnia 2014 r. o Karcie Dużej Rodziny w szczególności do przyznawania Karty Dużej Rodziny, przyznawania duplikatu Karty, oraz wydawania decyzji administracyjnych w przypadku odmowy wydania Karty, w przypadku odmowy zwolnienia z ponoszenia opłaty za wydanie duplikatu karty i w przypadku stwierdzenia utraty prawa do posiadania Kary lub przyznania Karty z naruszeniem przepisów ustawy z dnia 5 grudnia 2014 r. o Karcie Dużej Rodziny.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1. </w:t>
      </w:r>
      <w:r w:rsidRPr="00737F6A">
        <w:rPr>
          <w:b w:val="0"/>
        </w:rPr>
        <w:t>Upoważnienia udzielam na czas określony od dnia 19 stycznia 2016 roku do dnia  30 kwietnia 2016 roku.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Upoważnienie ważne jest do odwołania, nie dłużej niż przez czas pełnienia obowiązków Kierownika Gminnego Ośrodka Pomocy Społecznej w Darłowie.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Zarządzenie wchodzi w życie z dniem podpisania.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Wójt Gminy Darłowo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R. Głażewski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